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A25364" w14:textId="36BDE56B" w:rsidR="00505FE4" w:rsidRPr="00684415" w:rsidRDefault="00505FE4" w:rsidP="00A4490B">
      <w:pPr>
        <w:pStyle w:val="Tytu"/>
        <w:ind w:right="707"/>
        <w:jc w:val="left"/>
        <w:rPr>
          <w:sz w:val="22"/>
          <w:szCs w:val="22"/>
        </w:rPr>
      </w:pPr>
    </w:p>
    <w:p w14:paraId="6666022F" w14:textId="77777777" w:rsidR="00505FE4" w:rsidRPr="00684415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684415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684415" w14:paraId="416CA987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26EC3A0" w14:textId="77777777" w:rsidR="00505FE4" w:rsidRPr="00684415" w:rsidRDefault="00505FE4" w:rsidP="00F77DC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C950" w14:textId="0F8FF040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 xml:space="preserve">Nazwa modułu (bloku przedmiotów): </w:t>
            </w:r>
            <w:r w:rsidR="00684415" w:rsidRPr="00684415">
              <w:rPr>
                <w:sz w:val="22"/>
                <w:szCs w:val="22"/>
              </w:rPr>
              <w:br/>
            </w:r>
            <w:r w:rsidR="00684415" w:rsidRPr="00684415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F5EC307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Kod modułu:</w:t>
            </w:r>
            <w:r w:rsidR="00750793" w:rsidRPr="00684415">
              <w:rPr>
                <w:b/>
                <w:sz w:val="22"/>
                <w:szCs w:val="22"/>
              </w:rPr>
              <w:t xml:space="preserve"> M 19</w:t>
            </w:r>
          </w:p>
        </w:tc>
      </w:tr>
      <w:tr w:rsidR="00505FE4" w:rsidRPr="00684415" w14:paraId="74953AA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B06C8D" w14:textId="77777777" w:rsidR="00505FE4" w:rsidRPr="0068441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FBCC" w14:textId="77777777" w:rsidR="00505FE4" w:rsidRPr="00684415" w:rsidRDefault="00505FE4" w:rsidP="00F77DC4">
            <w:pPr>
              <w:rPr>
                <w:b/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 xml:space="preserve">Nazwa przedmiotu: </w:t>
            </w:r>
          </w:p>
          <w:p w14:paraId="570878C8" w14:textId="77777777" w:rsidR="00505FE4" w:rsidRPr="00684415" w:rsidRDefault="00750793" w:rsidP="00F77DC4">
            <w:pPr>
              <w:rPr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Projekt zespołowy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B0E746C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Kod przedmiotu:</w:t>
            </w:r>
            <w:r w:rsidR="009E613F" w:rsidRPr="00684415">
              <w:rPr>
                <w:sz w:val="22"/>
                <w:szCs w:val="22"/>
              </w:rPr>
              <w:t xml:space="preserve"> </w:t>
            </w:r>
            <w:r w:rsidR="00750793" w:rsidRPr="00684415">
              <w:rPr>
                <w:sz w:val="22"/>
                <w:szCs w:val="22"/>
              </w:rPr>
              <w:t>ASK-</w:t>
            </w:r>
            <w:r w:rsidR="00750793" w:rsidRPr="00684415">
              <w:rPr>
                <w:b/>
                <w:sz w:val="22"/>
                <w:szCs w:val="22"/>
              </w:rPr>
              <w:t>M10</w:t>
            </w:r>
          </w:p>
        </w:tc>
      </w:tr>
      <w:tr w:rsidR="00505FE4" w:rsidRPr="00684415" w14:paraId="651F700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F74C2B" w14:textId="77777777" w:rsidR="00505FE4" w:rsidRPr="0068441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31D613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Nazwa jednostki organizacyjnej prowadzącej przedmiot / moduł:</w:t>
            </w:r>
          </w:p>
          <w:p w14:paraId="07EE898C" w14:textId="77777777" w:rsidR="00505FE4" w:rsidRPr="00684415" w:rsidRDefault="00A0655B" w:rsidP="00F77DC4">
            <w:pPr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Instytut Informatyki Stosowanej im. Krzysztofa Brzeskiego</w:t>
            </w:r>
          </w:p>
        </w:tc>
      </w:tr>
      <w:tr w:rsidR="00505FE4" w:rsidRPr="00684415" w14:paraId="588424A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1A019C" w14:textId="77777777" w:rsidR="00505FE4" w:rsidRPr="0068441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BC6635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Nazwa kierunku:</w:t>
            </w:r>
          </w:p>
          <w:p w14:paraId="68A9E35C" w14:textId="77777777" w:rsidR="00505FE4" w:rsidRPr="00684415" w:rsidRDefault="009E613F" w:rsidP="00F77DC4">
            <w:pPr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Informatyka</w:t>
            </w:r>
          </w:p>
        </w:tc>
      </w:tr>
      <w:tr w:rsidR="00505FE4" w:rsidRPr="00684415" w14:paraId="55F3A4B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FDC09" w14:textId="77777777" w:rsidR="00505FE4" w:rsidRPr="0068441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292149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Nazwa specjalności:</w:t>
            </w:r>
            <w:r w:rsidR="00A0655B" w:rsidRPr="00684415">
              <w:rPr>
                <w:sz w:val="22"/>
                <w:szCs w:val="22"/>
              </w:rPr>
              <w:t xml:space="preserve"> /niewłaściwe skasować/</w:t>
            </w:r>
          </w:p>
          <w:p w14:paraId="58EEA318" w14:textId="05E820EE" w:rsidR="00505FE4" w:rsidRPr="00684415" w:rsidRDefault="00A0655B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Administracja systemów i sieci komputerowych</w:t>
            </w:r>
          </w:p>
        </w:tc>
      </w:tr>
      <w:tr w:rsidR="00505FE4" w:rsidRPr="00684415" w14:paraId="1F4A34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01CD06" w14:textId="77777777" w:rsidR="00505FE4" w:rsidRPr="0068441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E43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Forma studiów:</w:t>
            </w:r>
          </w:p>
          <w:p w14:paraId="7EE3E636" w14:textId="0CCAD496" w:rsidR="00505FE4" w:rsidRPr="00684415" w:rsidRDefault="0076590A" w:rsidP="00F77DC4">
            <w:pPr>
              <w:rPr>
                <w:sz w:val="22"/>
                <w:szCs w:val="22"/>
              </w:rPr>
            </w:pPr>
            <w:r w:rsidRPr="00684415">
              <w:rPr>
                <w:b/>
                <w:bCs/>
                <w:sz w:val="22"/>
                <w:szCs w:val="22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9677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Profil kształcenia:</w:t>
            </w:r>
          </w:p>
          <w:p w14:paraId="0CB00C8E" w14:textId="77777777" w:rsidR="00505FE4" w:rsidRPr="00684415" w:rsidRDefault="009E613F" w:rsidP="00F77DC4">
            <w:pPr>
              <w:rPr>
                <w:sz w:val="22"/>
                <w:szCs w:val="22"/>
              </w:rPr>
            </w:pPr>
            <w:r w:rsidRPr="00684415">
              <w:rPr>
                <w:b/>
                <w:bCs/>
                <w:sz w:val="22"/>
                <w:szCs w:val="22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8DE5556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Poziom studiów:</w:t>
            </w:r>
          </w:p>
          <w:p w14:paraId="647CB575" w14:textId="77777777" w:rsidR="009E613F" w:rsidRPr="00684415" w:rsidRDefault="009E613F" w:rsidP="00F77DC4">
            <w:pPr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1 stopień</w:t>
            </w:r>
          </w:p>
        </w:tc>
      </w:tr>
      <w:tr w:rsidR="00505FE4" w:rsidRPr="00684415" w14:paraId="5B89DC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DE3A3F" w14:textId="77777777" w:rsidR="00505FE4" w:rsidRPr="0068441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7945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 xml:space="preserve">Rok / semestr: </w:t>
            </w:r>
          </w:p>
          <w:p w14:paraId="26D24BF9" w14:textId="77777777" w:rsidR="00505FE4" w:rsidRPr="00684415" w:rsidRDefault="00FF19B4" w:rsidP="00F77DC4">
            <w:pPr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4/8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4554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Status przedmiotu /modułu:</w:t>
            </w:r>
          </w:p>
          <w:p w14:paraId="1AA5985C" w14:textId="77777777" w:rsidR="00505FE4" w:rsidRPr="00684415" w:rsidRDefault="009E613F" w:rsidP="00F77DC4">
            <w:pPr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D2CA2D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Język przedmiotu / modułu:</w:t>
            </w:r>
          </w:p>
          <w:p w14:paraId="7AA3087F" w14:textId="77777777" w:rsidR="00505FE4" w:rsidRPr="00684415" w:rsidRDefault="00E9651C" w:rsidP="00F77DC4">
            <w:pPr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p</w:t>
            </w:r>
            <w:r w:rsidR="009E613F" w:rsidRPr="00684415">
              <w:rPr>
                <w:b/>
                <w:sz w:val="22"/>
                <w:szCs w:val="22"/>
              </w:rPr>
              <w:t>olski</w:t>
            </w:r>
            <w:r w:rsidRPr="00684415">
              <w:rPr>
                <w:b/>
                <w:sz w:val="22"/>
                <w:szCs w:val="22"/>
              </w:rPr>
              <w:t>/angielski</w:t>
            </w:r>
          </w:p>
        </w:tc>
      </w:tr>
      <w:tr w:rsidR="00505FE4" w:rsidRPr="00684415" w14:paraId="1F9784A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D96DC1" w14:textId="77777777" w:rsidR="00505FE4" w:rsidRPr="0068441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5522" w14:textId="77777777" w:rsidR="00505FE4" w:rsidRPr="00684415" w:rsidRDefault="00505FE4" w:rsidP="00F77DC4">
            <w:pPr>
              <w:rPr>
                <w:sz w:val="22"/>
                <w:szCs w:val="22"/>
              </w:rPr>
            </w:pPr>
          </w:p>
          <w:p w14:paraId="1052F942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0ED9" w14:textId="77777777" w:rsidR="00505FE4" w:rsidRPr="00684415" w:rsidRDefault="00505FE4" w:rsidP="00F77DC4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8BAD" w14:textId="77777777" w:rsidR="00505FE4" w:rsidRPr="00684415" w:rsidRDefault="00505FE4" w:rsidP="00F77DC4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3474" w14:textId="77777777" w:rsidR="00505FE4" w:rsidRPr="00684415" w:rsidRDefault="00505FE4" w:rsidP="00F77DC4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205C" w14:textId="77777777" w:rsidR="00505FE4" w:rsidRPr="00684415" w:rsidRDefault="00505FE4" w:rsidP="00F77DC4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1135" w14:textId="77777777" w:rsidR="00505FE4" w:rsidRPr="00684415" w:rsidRDefault="00505FE4" w:rsidP="00F77DC4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8A0966" w14:textId="77777777" w:rsidR="00505FE4" w:rsidRPr="00684415" w:rsidRDefault="00505FE4" w:rsidP="00F77DC4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 xml:space="preserve">inne </w:t>
            </w:r>
            <w:r w:rsidRPr="00684415">
              <w:rPr>
                <w:sz w:val="22"/>
                <w:szCs w:val="22"/>
              </w:rPr>
              <w:br/>
              <w:t>(wpisać jakie)</w:t>
            </w:r>
          </w:p>
        </w:tc>
      </w:tr>
      <w:tr w:rsidR="00505FE4" w:rsidRPr="00684415" w14:paraId="2A05BE0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C95C35" w14:textId="77777777" w:rsidR="00505FE4" w:rsidRPr="0068441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E306B0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8478F0" w14:textId="77777777" w:rsidR="00505FE4" w:rsidRPr="00684415" w:rsidRDefault="006E58E4" w:rsidP="00F77DC4">
            <w:pPr>
              <w:jc w:val="center"/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0515A" w14:textId="77777777" w:rsidR="00505FE4" w:rsidRPr="00684415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DDAC15" w14:textId="77777777" w:rsidR="00505FE4" w:rsidRPr="00684415" w:rsidRDefault="00627398" w:rsidP="00F77DC4">
            <w:pPr>
              <w:jc w:val="center"/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F78EB" w14:textId="77777777" w:rsidR="00505FE4" w:rsidRPr="00684415" w:rsidRDefault="00FF19B4" w:rsidP="00F77DC4">
            <w:pPr>
              <w:jc w:val="center"/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EC0A9" w14:textId="77777777" w:rsidR="00505FE4" w:rsidRPr="00684415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E205CF" w14:textId="77777777" w:rsidR="00505FE4" w:rsidRPr="00684415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0</w:t>
            </w:r>
          </w:p>
        </w:tc>
      </w:tr>
    </w:tbl>
    <w:p w14:paraId="3958C945" w14:textId="77777777" w:rsidR="00505FE4" w:rsidRPr="00684415" w:rsidRDefault="00505FE4" w:rsidP="00505FE4">
      <w:pPr>
        <w:rPr>
          <w:sz w:val="22"/>
          <w:szCs w:val="22"/>
        </w:rPr>
      </w:pPr>
    </w:p>
    <w:p w14:paraId="1E2E4006" w14:textId="77777777" w:rsidR="00505FE4" w:rsidRPr="00684415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684415" w14:paraId="12A7D482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E57E" w14:textId="77777777" w:rsidR="00505FE4" w:rsidRPr="00684415" w:rsidRDefault="00505FE4" w:rsidP="00F77DC4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2FF46" w14:textId="77777777" w:rsidR="00505FE4" w:rsidRPr="00684415" w:rsidRDefault="00E9651C" w:rsidP="00F77DC4">
            <w:pPr>
              <w:rPr>
                <w:b/>
                <w:bCs/>
                <w:sz w:val="22"/>
                <w:szCs w:val="22"/>
              </w:rPr>
            </w:pPr>
            <w:r w:rsidRPr="00684415">
              <w:rPr>
                <w:b/>
                <w:bCs/>
                <w:sz w:val="22"/>
                <w:szCs w:val="22"/>
              </w:rPr>
              <w:t xml:space="preserve">mgr inż. Andrzej Stojek </w:t>
            </w:r>
          </w:p>
        </w:tc>
      </w:tr>
      <w:tr w:rsidR="00505FE4" w:rsidRPr="00684415" w14:paraId="47A1620E" w14:textId="77777777" w:rsidTr="0076590A">
        <w:trPr>
          <w:trHeight w:val="443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8527" w14:textId="5C4A28E6" w:rsidR="00505FE4" w:rsidRPr="00684415" w:rsidRDefault="00505FE4" w:rsidP="0076590A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Prowadzący zajęcia*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9C20C0" w14:textId="77777777" w:rsidR="00505FE4" w:rsidRPr="00684415" w:rsidRDefault="00E9651C" w:rsidP="00750793">
            <w:pPr>
              <w:rPr>
                <w:b/>
                <w:bCs/>
                <w:sz w:val="22"/>
                <w:szCs w:val="22"/>
              </w:rPr>
            </w:pPr>
            <w:r w:rsidRPr="00684415">
              <w:rPr>
                <w:b/>
                <w:bCs/>
                <w:sz w:val="22"/>
                <w:szCs w:val="22"/>
              </w:rPr>
              <w:t>mgr inż. Andrze</w:t>
            </w:r>
            <w:r w:rsidR="00627398" w:rsidRPr="00684415">
              <w:rPr>
                <w:b/>
                <w:bCs/>
                <w:sz w:val="22"/>
                <w:szCs w:val="22"/>
              </w:rPr>
              <w:t>j Stojek</w:t>
            </w:r>
            <w:r w:rsidR="00750793" w:rsidRPr="00684415">
              <w:rPr>
                <w:b/>
                <w:bCs/>
                <w:sz w:val="22"/>
                <w:szCs w:val="22"/>
              </w:rPr>
              <w:t>,</w:t>
            </w:r>
            <w:r w:rsidR="001A2A1E" w:rsidRPr="0068441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05FE4" w:rsidRPr="00684415" w14:paraId="0EDCF8B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9A1E" w14:textId="77777777" w:rsidR="00505FE4" w:rsidRPr="00684415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41B03" w14:textId="77777777" w:rsidR="00627398" w:rsidRPr="00684415" w:rsidRDefault="00750793" w:rsidP="00627398">
            <w:pPr>
              <w:rPr>
                <w:sz w:val="22"/>
                <w:szCs w:val="22"/>
              </w:rPr>
            </w:pPr>
            <w:r w:rsidRPr="00684415">
              <w:rPr>
                <w:sz w:val="24"/>
                <w:szCs w:val="24"/>
              </w:rPr>
              <w:t>Celem przedmiotu jest zespołowe zrealizowanie przez studentów dużego projektu z dziedziny systemów i sieci teleinformatycznych</w:t>
            </w:r>
            <w:r w:rsidR="00FF19B4" w:rsidRPr="00684415">
              <w:rPr>
                <w:sz w:val="24"/>
                <w:szCs w:val="24"/>
              </w:rPr>
              <w:t xml:space="preserve"> lub budowy aplikacji/ oprogramowania</w:t>
            </w:r>
            <w:r w:rsidRPr="00684415">
              <w:rPr>
                <w:sz w:val="24"/>
                <w:szCs w:val="24"/>
              </w:rPr>
              <w:t>. Przedmiot powinien być podsumowaniem i praktycznym zweryfikowaniem wiedzy nabytej na studiach inżynierskich. Studenci powinni przejść pełen cykl: od analizy zlecenia do testów działającego rozwiązania. Celem przedmiotu jest również weryfikacja umiejętności opracowywania dokumentacji, radzenia sobie z pojawiającymi się problemami, efektywnego wyszukiwania rozwiązań i rozwiązywania problemów oraz systematyczności pracy.</w:t>
            </w:r>
          </w:p>
        </w:tc>
      </w:tr>
      <w:tr w:rsidR="00505FE4" w:rsidRPr="00684415" w14:paraId="5289769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3E47EA" w14:textId="77777777" w:rsidR="00505FE4" w:rsidRPr="00684415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59C821" w14:textId="77777777" w:rsidR="00750793" w:rsidRPr="00684415" w:rsidRDefault="00750793" w:rsidP="00750793">
            <w:pPr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znajomość technologii z dziedziny LAN/WAN/MAN i programowania</w:t>
            </w:r>
          </w:p>
          <w:p w14:paraId="7D5F77F2" w14:textId="77777777" w:rsidR="00505FE4" w:rsidRPr="00684415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7E96C263" w14:textId="77777777" w:rsidR="00505FE4" w:rsidRPr="00684415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415">
        <w:rPr>
          <w:i/>
          <w:iCs/>
          <w:sz w:val="22"/>
          <w:szCs w:val="22"/>
        </w:rPr>
        <w:t xml:space="preserve">* Zmiany koordynatora przedmiotu oraz prowadzącego zajęcia dokonuje Dyrektor Instytut po akceptacji Prorektora ds. Kształcenia. </w:t>
      </w:r>
    </w:p>
    <w:p w14:paraId="78AC39C3" w14:textId="77777777" w:rsidR="00505FE4" w:rsidRPr="00684415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415">
        <w:rPr>
          <w:i/>
          <w:iCs/>
          <w:sz w:val="22"/>
          <w:szCs w:val="22"/>
        </w:rPr>
        <w:t xml:space="preserve">   Nowy koordynator przedmiotu oraz prowadzący przedmiot potwierdza zapoznanie się z treściami zawartymi w karcie przedmiotu.</w:t>
      </w:r>
    </w:p>
    <w:p w14:paraId="437CD818" w14:textId="77777777" w:rsidR="00627398" w:rsidRPr="00684415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23"/>
        <w:gridCol w:w="1884"/>
      </w:tblGrid>
      <w:tr w:rsidR="00627398" w:rsidRPr="00684415" w14:paraId="31D5BE00" w14:textId="77777777" w:rsidTr="00750793">
        <w:trPr>
          <w:cantSplit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77AECA8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EFEKTY UCZENIA SIĘ</w:t>
            </w:r>
          </w:p>
        </w:tc>
      </w:tr>
      <w:tr w:rsidR="00627398" w:rsidRPr="00684415" w14:paraId="2BF82489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E6DF16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2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094E13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8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4E4C8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Kod kierunkowego efektu</w:t>
            </w:r>
          </w:p>
          <w:p w14:paraId="55C970C5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uczenia się</w:t>
            </w:r>
          </w:p>
        </w:tc>
      </w:tr>
      <w:tr w:rsidR="00627398" w:rsidRPr="00684415" w14:paraId="32D721D0" w14:textId="77777777" w:rsidTr="00750793">
        <w:trPr>
          <w:cantSplit/>
          <w:jc w:val="center"/>
        </w:trPr>
        <w:tc>
          <w:tcPr>
            <w:tcW w:w="81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9E75FB" w14:textId="77777777" w:rsidR="00627398" w:rsidRPr="00684415" w:rsidRDefault="00627398" w:rsidP="001B235F">
            <w:pPr>
              <w:pStyle w:val="Nagwek1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Wiedza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112B2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627398" w:rsidRPr="00684415" w14:paraId="13E7BCAA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38F8D1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01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AE0BA4" w14:textId="77777777" w:rsidR="00627398" w:rsidRPr="00684415" w:rsidRDefault="00627398" w:rsidP="001B235F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Zna podstawowe technologie sieciowe (przewodowe i bezprzewodowe) oraz zna protokoły sieciowe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188BE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color w:val="000000"/>
                <w:sz w:val="22"/>
                <w:szCs w:val="22"/>
              </w:rPr>
              <w:t>K_W04, K_W05, K_W08</w:t>
            </w:r>
          </w:p>
        </w:tc>
      </w:tr>
      <w:tr w:rsidR="00627398" w:rsidRPr="00684415" w14:paraId="60EA856E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3D7EDB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02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385AC6" w14:textId="77777777" w:rsidR="00627398" w:rsidRPr="00684415" w:rsidRDefault="00627398" w:rsidP="001B235F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Zna modele sieciowe, standardy sieciowe, w tym standardy bezpieczeństwa systemów teleinformatycznych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F0EC8" w14:textId="77777777" w:rsidR="00627398" w:rsidRPr="00684415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684415">
              <w:rPr>
                <w:color w:val="000000"/>
                <w:sz w:val="22"/>
                <w:szCs w:val="22"/>
              </w:rPr>
              <w:t>K_W04</w:t>
            </w:r>
          </w:p>
          <w:p w14:paraId="3DE6F8FB" w14:textId="77777777" w:rsidR="00627398" w:rsidRPr="00684415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684415">
              <w:rPr>
                <w:color w:val="000000"/>
                <w:sz w:val="22"/>
                <w:szCs w:val="22"/>
              </w:rPr>
              <w:t>K_W08, K_W16</w:t>
            </w:r>
          </w:p>
        </w:tc>
      </w:tr>
      <w:tr w:rsidR="00627398" w:rsidRPr="00684415" w14:paraId="42B2CD5D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0DBB68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DB5494" w14:textId="77777777" w:rsidR="00627398" w:rsidRPr="00684415" w:rsidRDefault="00750793" w:rsidP="001B235F">
            <w:pPr>
              <w:rPr>
                <w:sz w:val="22"/>
                <w:szCs w:val="22"/>
              </w:rPr>
            </w:pPr>
            <w:r w:rsidRPr="00684415">
              <w:rPr>
                <w:sz w:val="24"/>
                <w:szCs w:val="24"/>
              </w:rPr>
              <w:t>Zna metody projektowania, analizowania i wytwarzania programowania, w tym implementacji algorytmów oraz zna  konstrukcje programistyczne i struktury danych, a także zasady inżynierii oprogramowania w stopniu umożliwiającym efektywną pracę w zespołach programistycznych oraz technologie sieci teleinformatycznych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89CC2" w14:textId="77777777" w:rsidR="00627398" w:rsidRPr="00684415" w:rsidRDefault="00750793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color w:val="000000"/>
                <w:sz w:val="24"/>
                <w:szCs w:val="24"/>
              </w:rPr>
              <w:t>K_W07 K_W08</w:t>
            </w:r>
          </w:p>
        </w:tc>
      </w:tr>
      <w:tr w:rsidR="00627398" w:rsidRPr="00684415" w14:paraId="0EC0B6A3" w14:textId="77777777" w:rsidTr="00750793">
        <w:trPr>
          <w:cantSplit/>
          <w:jc w:val="center"/>
        </w:trPr>
        <w:tc>
          <w:tcPr>
            <w:tcW w:w="81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7D519C" w14:textId="77777777" w:rsidR="00627398" w:rsidRPr="00684415" w:rsidRDefault="00627398" w:rsidP="001B235F">
            <w:pPr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Umiejętności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0ABEF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750793" w:rsidRPr="00684415" w14:paraId="5F3C329D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B3148" w14:textId="77777777" w:rsidR="00750793" w:rsidRPr="00684415" w:rsidRDefault="00750793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04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0E5520" w14:textId="77777777" w:rsidR="00750793" w:rsidRPr="00684415" w:rsidRDefault="00750793" w:rsidP="0096330E">
            <w:pPr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Projektuje system lub sieć informatyczną z uwzględnieniem aspektów bezpieczeństwa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E4686B" w14:textId="77777777" w:rsidR="00750793" w:rsidRPr="00684415" w:rsidRDefault="00750793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color w:val="000000"/>
                <w:sz w:val="24"/>
                <w:szCs w:val="24"/>
              </w:rPr>
              <w:t xml:space="preserve">K_U01, </w:t>
            </w:r>
            <w:r w:rsidRPr="00684415">
              <w:rPr>
                <w:sz w:val="24"/>
                <w:szCs w:val="24"/>
              </w:rPr>
              <w:t>K_U02</w:t>
            </w:r>
          </w:p>
          <w:p w14:paraId="2386A8C4" w14:textId="77777777" w:rsidR="00750793" w:rsidRPr="00684415" w:rsidRDefault="00750793" w:rsidP="0096330E">
            <w:pPr>
              <w:jc w:val="center"/>
              <w:rPr>
                <w:color w:val="000000"/>
                <w:sz w:val="24"/>
                <w:szCs w:val="24"/>
              </w:rPr>
            </w:pPr>
            <w:r w:rsidRPr="00684415">
              <w:rPr>
                <w:color w:val="000000"/>
                <w:sz w:val="24"/>
                <w:szCs w:val="24"/>
              </w:rPr>
              <w:t>K_U05,  K_U09</w:t>
            </w:r>
          </w:p>
          <w:p w14:paraId="00051D28" w14:textId="77777777" w:rsidR="00750793" w:rsidRPr="00684415" w:rsidRDefault="00750793" w:rsidP="0096330E">
            <w:pPr>
              <w:jc w:val="center"/>
              <w:rPr>
                <w:color w:val="000000"/>
                <w:sz w:val="24"/>
                <w:szCs w:val="24"/>
              </w:rPr>
            </w:pPr>
            <w:r w:rsidRPr="00684415">
              <w:rPr>
                <w:color w:val="000000"/>
                <w:sz w:val="24"/>
                <w:szCs w:val="24"/>
              </w:rPr>
              <w:t xml:space="preserve">K_U10, </w:t>
            </w:r>
            <w:r w:rsidRPr="00684415">
              <w:rPr>
                <w:sz w:val="24"/>
                <w:szCs w:val="24"/>
              </w:rPr>
              <w:t>K_U12</w:t>
            </w:r>
          </w:p>
        </w:tc>
      </w:tr>
      <w:tr w:rsidR="00750793" w:rsidRPr="00684415" w14:paraId="780295C6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6E9BE3" w14:textId="77777777" w:rsidR="00750793" w:rsidRPr="00684415" w:rsidRDefault="00750793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05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5F158D" w14:textId="77777777" w:rsidR="00750793" w:rsidRPr="00684415" w:rsidRDefault="00750793" w:rsidP="0096330E">
            <w:pPr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Testuje zaprojektowane rozwiązanie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AA402" w14:textId="77777777" w:rsidR="00750793" w:rsidRPr="00684415" w:rsidRDefault="00750793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K_U21</w:t>
            </w:r>
          </w:p>
        </w:tc>
      </w:tr>
      <w:tr w:rsidR="00750793" w:rsidRPr="00684415" w14:paraId="0AD65BF1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38BDD9" w14:textId="77777777" w:rsidR="00750793" w:rsidRPr="00684415" w:rsidRDefault="00750793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06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D7FD7C" w14:textId="77777777" w:rsidR="00750793" w:rsidRPr="00684415" w:rsidRDefault="00750793" w:rsidP="0096330E">
            <w:pPr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Tworzy dokumentację techniczną  projektu i  opracowuje prezentację nt. realizacji projektu (również w języku angielskim)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434BF" w14:textId="77777777" w:rsidR="00750793" w:rsidRPr="00684415" w:rsidRDefault="00750793" w:rsidP="0096330E">
            <w:pPr>
              <w:jc w:val="center"/>
              <w:rPr>
                <w:color w:val="000000"/>
                <w:sz w:val="24"/>
                <w:szCs w:val="24"/>
              </w:rPr>
            </w:pPr>
            <w:r w:rsidRPr="00684415">
              <w:rPr>
                <w:color w:val="000000"/>
                <w:sz w:val="24"/>
                <w:szCs w:val="24"/>
              </w:rPr>
              <w:t>K_U03</w:t>
            </w:r>
          </w:p>
          <w:p w14:paraId="1E084DCB" w14:textId="77777777" w:rsidR="00750793" w:rsidRPr="00684415" w:rsidRDefault="00750793" w:rsidP="0096330E">
            <w:pPr>
              <w:jc w:val="center"/>
              <w:rPr>
                <w:color w:val="000000"/>
                <w:sz w:val="24"/>
                <w:szCs w:val="24"/>
              </w:rPr>
            </w:pPr>
            <w:r w:rsidRPr="00684415">
              <w:rPr>
                <w:color w:val="000000"/>
                <w:sz w:val="24"/>
                <w:szCs w:val="24"/>
              </w:rPr>
              <w:t>K_U04</w:t>
            </w:r>
          </w:p>
          <w:p w14:paraId="3F9D2662" w14:textId="77777777" w:rsidR="00750793" w:rsidRPr="00684415" w:rsidRDefault="00750793" w:rsidP="0096330E">
            <w:pPr>
              <w:jc w:val="center"/>
              <w:rPr>
                <w:sz w:val="24"/>
                <w:szCs w:val="24"/>
              </w:rPr>
            </w:pPr>
          </w:p>
        </w:tc>
      </w:tr>
      <w:tr w:rsidR="00750793" w:rsidRPr="00684415" w14:paraId="02D2A318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91D3F6" w14:textId="77777777" w:rsidR="00750793" w:rsidRPr="00684415" w:rsidRDefault="00750793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07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7D7309" w14:textId="77777777" w:rsidR="00750793" w:rsidRPr="00684415" w:rsidRDefault="00750793" w:rsidP="0096330E">
            <w:pPr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Szacuje nakłady pracy i całkowite koszty przedsięwzięcia, planuje harmonogram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304FA" w14:textId="77777777" w:rsidR="00750793" w:rsidRPr="00684415" w:rsidRDefault="00750793" w:rsidP="0096330E">
            <w:pPr>
              <w:jc w:val="center"/>
              <w:rPr>
                <w:color w:val="000000"/>
                <w:sz w:val="24"/>
                <w:szCs w:val="24"/>
              </w:rPr>
            </w:pPr>
            <w:r w:rsidRPr="00684415">
              <w:rPr>
                <w:color w:val="000000"/>
                <w:sz w:val="24"/>
                <w:szCs w:val="24"/>
              </w:rPr>
              <w:t>K_U02, K_U21</w:t>
            </w:r>
          </w:p>
        </w:tc>
      </w:tr>
      <w:tr w:rsidR="00750793" w:rsidRPr="00684415" w14:paraId="67206EA8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C79301" w14:textId="77777777" w:rsidR="00750793" w:rsidRPr="00684415" w:rsidRDefault="00750793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08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5F6B8D" w14:textId="77777777" w:rsidR="00750793" w:rsidRPr="00684415" w:rsidRDefault="00750793" w:rsidP="0096330E">
            <w:pPr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 xml:space="preserve">Pracuje w zespole projektowym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DD710" w14:textId="77777777" w:rsidR="00750793" w:rsidRPr="00684415" w:rsidRDefault="00750793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color w:val="000000"/>
                <w:sz w:val="24"/>
                <w:szCs w:val="24"/>
              </w:rPr>
              <w:t>K_U02</w:t>
            </w:r>
          </w:p>
        </w:tc>
      </w:tr>
      <w:tr w:rsidR="00750793" w:rsidRPr="00684415" w14:paraId="10582190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207CF" w14:textId="77777777" w:rsidR="00750793" w:rsidRPr="00684415" w:rsidRDefault="00750793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09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3275CE" w14:textId="77777777" w:rsidR="00750793" w:rsidRPr="00684415" w:rsidRDefault="00750793" w:rsidP="0096330E">
            <w:pPr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Przydziela zadania sobie oraz innym członkom zespołu, a także realizuje użyteczne pomysły w zakresie projektowania , budowy oraz eksploatacji sieci komputerowych, myśląc w sposób przedsiębiorczy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E1F01" w14:textId="77777777" w:rsidR="00750793" w:rsidRPr="00684415" w:rsidRDefault="00750793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color w:val="000000"/>
                <w:sz w:val="24"/>
                <w:szCs w:val="24"/>
              </w:rPr>
              <w:t>K_U02</w:t>
            </w:r>
          </w:p>
        </w:tc>
      </w:tr>
      <w:tr w:rsidR="00627398" w:rsidRPr="00684415" w14:paraId="276A8093" w14:textId="77777777" w:rsidTr="00750793">
        <w:trPr>
          <w:cantSplit/>
          <w:jc w:val="center"/>
        </w:trPr>
        <w:tc>
          <w:tcPr>
            <w:tcW w:w="81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0C4DA2" w14:textId="77777777" w:rsidR="00627398" w:rsidRPr="00684415" w:rsidRDefault="00627398" w:rsidP="001B235F">
            <w:pPr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AFBCC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750793" w:rsidRPr="00684415" w14:paraId="356C7233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D35B79" w14:textId="77777777" w:rsidR="00750793" w:rsidRPr="00684415" w:rsidRDefault="00750793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10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690327" w14:textId="77777777" w:rsidR="00750793" w:rsidRPr="00684415" w:rsidRDefault="00750793" w:rsidP="0096330E">
            <w:pPr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Przestrzega zasad etyki, wywiązuje się z przydzielonej roli, pomaga członkom zespołu, jak również korzysta z wiedzy innych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AD2F8" w14:textId="77777777" w:rsidR="00750793" w:rsidRPr="00684415" w:rsidRDefault="00750793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K_K03, K_K04</w:t>
            </w:r>
          </w:p>
        </w:tc>
      </w:tr>
      <w:tr w:rsidR="00750793" w:rsidRPr="00684415" w14:paraId="79DE969D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65DCFB" w14:textId="77777777" w:rsidR="00750793" w:rsidRPr="00684415" w:rsidRDefault="00750793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11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DB437B" w14:textId="77777777" w:rsidR="00750793" w:rsidRPr="00684415" w:rsidRDefault="00750793" w:rsidP="0096330E">
            <w:pPr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Uwzględnia w projektach aspekty etyczne i wpływ rozwiązania na środowisko naturalne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8854D" w14:textId="77777777" w:rsidR="00750793" w:rsidRPr="00684415" w:rsidRDefault="00750793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K_K02</w:t>
            </w:r>
          </w:p>
        </w:tc>
      </w:tr>
    </w:tbl>
    <w:p w14:paraId="6B44F55A" w14:textId="77777777" w:rsidR="00627398" w:rsidRPr="00684415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4F856253" w14:textId="77777777" w:rsidR="00627398" w:rsidRPr="00684415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4B19E1E5" w14:textId="77777777" w:rsidR="00627398" w:rsidRPr="00684415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27398" w:rsidRPr="00684415" w14:paraId="6B49805D" w14:textId="77777777" w:rsidTr="001B235F">
        <w:tc>
          <w:tcPr>
            <w:tcW w:w="10008" w:type="dxa"/>
            <w:vAlign w:val="center"/>
          </w:tcPr>
          <w:p w14:paraId="3AFBDC91" w14:textId="77777777" w:rsidR="00627398" w:rsidRPr="00684415" w:rsidRDefault="00627398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TREŚCI PROGRAMOWE</w:t>
            </w:r>
          </w:p>
        </w:tc>
      </w:tr>
      <w:tr w:rsidR="00627398" w:rsidRPr="00684415" w14:paraId="705B14BB" w14:textId="77777777" w:rsidTr="001B235F">
        <w:tc>
          <w:tcPr>
            <w:tcW w:w="10008" w:type="dxa"/>
            <w:shd w:val="pct15" w:color="auto" w:fill="FFFFFF"/>
          </w:tcPr>
          <w:p w14:paraId="7DCE59E1" w14:textId="77777777" w:rsidR="00627398" w:rsidRPr="00684415" w:rsidRDefault="00627398" w:rsidP="001B235F">
            <w:pPr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Wykład</w:t>
            </w:r>
          </w:p>
        </w:tc>
      </w:tr>
      <w:tr w:rsidR="00627398" w:rsidRPr="00684415" w14:paraId="6F4C87AB" w14:textId="77777777" w:rsidTr="001B235F">
        <w:tc>
          <w:tcPr>
            <w:tcW w:w="10008" w:type="dxa"/>
          </w:tcPr>
          <w:p w14:paraId="71373DD8" w14:textId="77777777" w:rsidR="00627398" w:rsidRPr="00684415" w:rsidRDefault="00627398" w:rsidP="00EA4A0D">
            <w:pPr>
              <w:pStyle w:val="Akapitzlist"/>
              <w:ind w:left="480"/>
              <w:rPr>
                <w:sz w:val="22"/>
                <w:szCs w:val="22"/>
              </w:rPr>
            </w:pPr>
          </w:p>
        </w:tc>
      </w:tr>
      <w:tr w:rsidR="00627398" w:rsidRPr="00684415" w14:paraId="4E6BEEDE" w14:textId="77777777" w:rsidTr="001B235F">
        <w:tc>
          <w:tcPr>
            <w:tcW w:w="10008" w:type="dxa"/>
            <w:shd w:val="pct15" w:color="auto" w:fill="FFFFFF"/>
          </w:tcPr>
          <w:p w14:paraId="65FDA33B" w14:textId="77777777" w:rsidR="00627398" w:rsidRPr="00684415" w:rsidRDefault="00627398" w:rsidP="001B235F">
            <w:pPr>
              <w:pStyle w:val="Nagwek1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Laboratorium</w:t>
            </w:r>
          </w:p>
        </w:tc>
      </w:tr>
      <w:tr w:rsidR="00627398" w:rsidRPr="00684415" w14:paraId="25780037" w14:textId="77777777" w:rsidTr="001B235F">
        <w:tc>
          <w:tcPr>
            <w:tcW w:w="10008" w:type="dxa"/>
          </w:tcPr>
          <w:p w14:paraId="1DB78BB9" w14:textId="77777777" w:rsidR="00627398" w:rsidRPr="00684415" w:rsidRDefault="00627398" w:rsidP="00FF19B4">
            <w:pPr>
              <w:rPr>
                <w:sz w:val="22"/>
                <w:szCs w:val="22"/>
              </w:rPr>
            </w:pPr>
          </w:p>
        </w:tc>
      </w:tr>
      <w:tr w:rsidR="00EA4A0D" w:rsidRPr="00684415" w14:paraId="13EB2252" w14:textId="77777777" w:rsidTr="00EA4A0D">
        <w:tc>
          <w:tcPr>
            <w:tcW w:w="10008" w:type="dxa"/>
            <w:shd w:val="clear" w:color="auto" w:fill="BFBFBF" w:themeFill="background1" w:themeFillShade="BF"/>
          </w:tcPr>
          <w:p w14:paraId="07AD06D1" w14:textId="77777777" w:rsidR="00EA4A0D" w:rsidRPr="00684415" w:rsidRDefault="00EA4A0D" w:rsidP="00EA4A0D">
            <w:pPr>
              <w:pStyle w:val="Nagwek1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Projekt</w:t>
            </w:r>
          </w:p>
        </w:tc>
      </w:tr>
      <w:tr w:rsidR="00EA4A0D" w:rsidRPr="00684415" w14:paraId="6812B2E9" w14:textId="77777777" w:rsidTr="001B235F">
        <w:tc>
          <w:tcPr>
            <w:tcW w:w="10008" w:type="dxa"/>
          </w:tcPr>
          <w:p w14:paraId="3E906594" w14:textId="77777777" w:rsidR="00252C6B" w:rsidRPr="00684415" w:rsidRDefault="00252C6B" w:rsidP="00252C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 xml:space="preserve">Studenci w grupach 3-5 osobowych uzgadniają z prowadzącym temat projektu oraz ustalają minimalne warunki brzegowe. Prowadzący nie dostarcza gotowej specyfikacji projektu. Studenci ustalają podział ról w grupie i konsekwentnie ich przestrzegają. </w:t>
            </w:r>
          </w:p>
          <w:p w14:paraId="4495A4AC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Etapy projektu:</w:t>
            </w:r>
          </w:p>
          <w:p w14:paraId="3BDB4662" w14:textId="77777777" w:rsidR="00252C6B" w:rsidRPr="00684415" w:rsidRDefault="00252C6B" w:rsidP="00252C6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  <w14:ligatures w14:val="standardContextual"/>
              </w:rPr>
            </w:pPr>
          </w:p>
          <w:p w14:paraId="6627E6A8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1. Opis projektu – założenia, funkcje, wymagania inwestora.</w:t>
            </w:r>
          </w:p>
          <w:p w14:paraId="23C898B2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2. Analiza systemowa:</w:t>
            </w:r>
          </w:p>
          <w:p w14:paraId="61969A16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a. przypadki użycia,</w:t>
            </w:r>
          </w:p>
          <w:p w14:paraId="69A22B63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b. diagram przypadków użycia, diagram sekwencji,</w:t>
            </w:r>
          </w:p>
          <w:p w14:paraId="0D67564D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c. podział prac w projekcie,</w:t>
            </w:r>
          </w:p>
          <w:p w14:paraId="50667993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d. etapy wykonania projektu.</w:t>
            </w:r>
          </w:p>
          <w:p w14:paraId="0652DFB0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3. Projekt architektury:</w:t>
            </w:r>
          </w:p>
          <w:p w14:paraId="345C09E7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a. wybór technologii,</w:t>
            </w:r>
          </w:p>
          <w:p w14:paraId="49F4A7C7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b. projekt architektury aplikacji,</w:t>
            </w:r>
          </w:p>
          <w:p w14:paraId="49D5545C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c. projekt bazy danych,</w:t>
            </w:r>
          </w:p>
          <w:p w14:paraId="181229D0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d. przypadki użycia w modułach,</w:t>
            </w:r>
          </w:p>
          <w:p w14:paraId="0BDAC29E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 xml:space="preserve">e. projekt API </w:t>
            </w:r>
            <w:proofErr w:type="spellStart"/>
            <w:r w:rsidRPr="00684415">
              <w:rPr>
                <w:rFonts w:ascii="Times New Roman" w:hAnsi="Times New Roman"/>
              </w:rPr>
              <w:t>backend'u</w:t>
            </w:r>
            <w:proofErr w:type="spellEnd"/>
            <w:r w:rsidRPr="00684415">
              <w:rPr>
                <w:rFonts w:ascii="Times New Roman" w:hAnsi="Times New Roman"/>
              </w:rPr>
              <w:t>,</w:t>
            </w:r>
          </w:p>
          <w:p w14:paraId="6268E7C3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f. diagram klas.</w:t>
            </w:r>
          </w:p>
          <w:p w14:paraId="6D8FFECD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84415">
              <w:rPr>
                <w:rFonts w:ascii="Times New Roman" w:hAnsi="Times New Roman"/>
              </w:rPr>
              <w:t>4. Implementacja i testowanie aplikacji lub modelu sieci LAN/WAN;</w:t>
            </w:r>
          </w:p>
          <w:p w14:paraId="482EEBF1" w14:textId="77777777" w:rsidR="00252C6B" w:rsidRPr="00684415" w:rsidRDefault="00252C6B" w:rsidP="00252C6B">
            <w:pPr>
              <w:pStyle w:val="Tekstpodstawowy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4B1E64ED" w14:textId="77777777" w:rsidR="00EA4A0D" w:rsidRPr="00684415" w:rsidRDefault="00252C6B" w:rsidP="00252C6B">
            <w:pPr>
              <w:rPr>
                <w:sz w:val="22"/>
                <w:szCs w:val="22"/>
              </w:rPr>
            </w:pPr>
            <w:r w:rsidRPr="00684415">
              <w:rPr>
                <w:sz w:val="24"/>
                <w:szCs w:val="24"/>
              </w:rPr>
              <w:t xml:space="preserve">Prowadzący może zaliczyć przedmiot na podstawie projektu zrealizowanego w ramach koła naukowego. Przy odbiorze projektu potwierdzane jest osiągniecie wszystkich zakładanych efektów </w:t>
            </w:r>
            <w:r w:rsidRPr="00684415">
              <w:rPr>
                <w:sz w:val="24"/>
                <w:szCs w:val="24"/>
              </w:rPr>
              <w:lastRenderedPageBreak/>
              <w:t>kształcenia.</w:t>
            </w:r>
          </w:p>
        </w:tc>
      </w:tr>
    </w:tbl>
    <w:p w14:paraId="3066742E" w14:textId="77777777" w:rsidR="00627398" w:rsidRPr="00684415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6583D2E3" w14:textId="77777777" w:rsidR="00505FE4" w:rsidRPr="00684415" w:rsidRDefault="00505FE4" w:rsidP="00505FE4">
      <w:pPr>
        <w:rPr>
          <w:sz w:val="22"/>
          <w:szCs w:val="22"/>
        </w:rPr>
      </w:pPr>
    </w:p>
    <w:p w14:paraId="0D3E47ED" w14:textId="77777777" w:rsidR="00505FE4" w:rsidRPr="00684415" w:rsidRDefault="00505FE4" w:rsidP="00505FE4">
      <w:pPr>
        <w:rPr>
          <w:sz w:val="22"/>
          <w:szCs w:val="22"/>
        </w:rPr>
      </w:pPr>
    </w:p>
    <w:tbl>
      <w:tblPr>
        <w:tblW w:w="5406" w:type="pct"/>
        <w:tblInd w:w="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5"/>
        <w:gridCol w:w="7373"/>
      </w:tblGrid>
      <w:tr w:rsidR="00505FE4" w:rsidRPr="00684415" w14:paraId="742FA5A6" w14:textId="77777777" w:rsidTr="0076590A">
        <w:tc>
          <w:tcPr>
            <w:tcW w:w="12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136F" w14:textId="77777777" w:rsidR="00505FE4" w:rsidRPr="00684415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Literatura podstawowa*</w:t>
            </w:r>
          </w:p>
        </w:tc>
        <w:tc>
          <w:tcPr>
            <w:tcW w:w="37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855F9" w14:textId="77777777" w:rsidR="00252C6B" w:rsidRPr="00684415" w:rsidRDefault="00252C6B" w:rsidP="00252C6B">
            <w:pPr>
              <w:pStyle w:val="Nagwek1"/>
              <w:numPr>
                <w:ilvl w:val="0"/>
                <w:numId w:val="10"/>
              </w:numPr>
              <w:shd w:val="clear" w:color="auto" w:fill="FFFFFF"/>
              <w:rPr>
                <w:b w:val="0"/>
                <w:szCs w:val="24"/>
              </w:rPr>
            </w:pPr>
            <w:r w:rsidRPr="00684415">
              <w:rPr>
                <w:b w:val="0"/>
                <w:snapToGrid/>
                <w:szCs w:val="24"/>
              </w:rPr>
              <w:t xml:space="preserve">Git i GitHub. Kontrola wersji, zarządzanie projektami i zasady pracy zespołowej </w:t>
            </w:r>
            <w:r w:rsidRPr="00684415">
              <w:rPr>
                <w:b w:val="0"/>
                <w:szCs w:val="24"/>
              </w:rPr>
              <w:t xml:space="preserve">Autor: </w:t>
            </w:r>
            <w:hyperlink r:id="rId10" w:history="1">
              <w:proofErr w:type="spellStart"/>
              <w:r w:rsidRPr="00684415">
                <w:rPr>
                  <w:b w:val="0"/>
                  <w:szCs w:val="24"/>
                </w:rPr>
                <w:t>Mariot</w:t>
              </w:r>
              <w:proofErr w:type="spellEnd"/>
              <w:r w:rsidRPr="00684415">
                <w:rPr>
                  <w:b w:val="0"/>
                  <w:szCs w:val="24"/>
                </w:rPr>
                <w:t xml:space="preserve"> </w:t>
              </w:r>
              <w:proofErr w:type="spellStart"/>
              <w:r w:rsidRPr="00684415">
                <w:rPr>
                  <w:b w:val="0"/>
                  <w:szCs w:val="24"/>
                </w:rPr>
                <w:t>Tsitoara</w:t>
              </w:r>
              <w:proofErr w:type="spellEnd"/>
            </w:hyperlink>
          </w:p>
          <w:p w14:paraId="77F72AB0" w14:textId="77777777" w:rsidR="00252C6B" w:rsidRPr="00684415" w:rsidRDefault="00252C6B" w:rsidP="00252C6B">
            <w:pPr>
              <w:pStyle w:val="Akapitzlist"/>
              <w:numPr>
                <w:ilvl w:val="0"/>
                <w:numId w:val="10"/>
              </w:numPr>
            </w:pPr>
            <w:r w:rsidRPr="00684415">
              <w:rPr>
                <w:sz w:val="24"/>
                <w:szCs w:val="24"/>
              </w:rPr>
              <w:t>Metoda Lean Startup. Wykorzystaj innowacyjne narzędzia i stwórz firmę, która zdobędzie rynek</w:t>
            </w:r>
          </w:p>
          <w:p w14:paraId="602D9E3E" w14:textId="77777777" w:rsidR="00252C6B" w:rsidRPr="00684415" w:rsidRDefault="00252C6B" w:rsidP="00252C6B">
            <w:pPr>
              <w:pStyle w:val="Nagwek1"/>
              <w:shd w:val="clear" w:color="auto" w:fill="FFFFFF"/>
              <w:ind w:left="720"/>
              <w:rPr>
                <w:b w:val="0"/>
                <w:snapToGrid/>
                <w:szCs w:val="24"/>
              </w:rPr>
            </w:pPr>
            <w:r w:rsidRPr="00684415">
              <w:rPr>
                <w:b w:val="0"/>
                <w:snapToGrid/>
                <w:szCs w:val="24"/>
              </w:rPr>
              <w:t xml:space="preserve">Autor: </w:t>
            </w:r>
            <w:hyperlink r:id="rId11" w:history="1">
              <w:proofErr w:type="spellStart"/>
              <w:r w:rsidRPr="00684415">
                <w:rPr>
                  <w:b w:val="0"/>
                  <w:snapToGrid/>
                  <w:szCs w:val="24"/>
                </w:rPr>
                <w:t>Eric</w:t>
              </w:r>
              <w:proofErr w:type="spellEnd"/>
              <w:r w:rsidRPr="00684415">
                <w:rPr>
                  <w:b w:val="0"/>
                  <w:snapToGrid/>
                  <w:szCs w:val="24"/>
                </w:rPr>
                <w:t xml:space="preserve"> </w:t>
              </w:r>
              <w:proofErr w:type="spellStart"/>
              <w:r w:rsidRPr="00684415">
                <w:rPr>
                  <w:b w:val="0"/>
                  <w:snapToGrid/>
                  <w:szCs w:val="24"/>
                </w:rPr>
                <w:t>Ries</w:t>
              </w:r>
              <w:proofErr w:type="spellEnd"/>
            </w:hyperlink>
          </w:p>
          <w:p w14:paraId="511C978D" w14:textId="77777777" w:rsidR="00252C6B" w:rsidRPr="00684415" w:rsidRDefault="00252C6B" w:rsidP="00252C6B"/>
          <w:p w14:paraId="50EECCB2" w14:textId="77777777" w:rsidR="00505FE4" w:rsidRPr="00684415" w:rsidRDefault="00505FE4" w:rsidP="00252C6B">
            <w:pPr>
              <w:ind w:left="355"/>
              <w:rPr>
                <w:sz w:val="22"/>
                <w:szCs w:val="22"/>
              </w:rPr>
            </w:pPr>
          </w:p>
        </w:tc>
      </w:tr>
      <w:tr w:rsidR="00505FE4" w:rsidRPr="00684415" w14:paraId="58E858A2" w14:textId="77777777" w:rsidTr="0076590A">
        <w:tc>
          <w:tcPr>
            <w:tcW w:w="12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BB1A" w14:textId="77777777" w:rsidR="00505FE4" w:rsidRPr="00684415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 xml:space="preserve">Literatura uzupełniająca* 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00C092" w14:textId="77777777" w:rsidR="00505FE4" w:rsidRPr="00684415" w:rsidRDefault="00252C6B" w:rsidP="0076590A">
            <w:pPr>
              <w:ind w:left="70"/>
              <w:jc w:val="both"/>
              <w:rPr>
                <w:sz w:val="22"/>
                <w:szCs w:val="22"/>
              </w:rPr>
            </w:pPr>
            <w:r w:rsidRPr="00684415">
              <w:rPr>
                <w:sz w:val="24"/>
                <w:szCs w:val="24"/>
              </w:rPr>
              <w:t>Literatura specyficzna dla danego projektu, dotycząca dziedziny jak również stosowanych narzędzi czy metodologii</w:t>
            </w:r>
          </w:p>
        </w:tc>
      </w:tr>
      <w:tr w:rsidR="000A341B" w:rsidRPr="00684415" w14:paraId="22EF3D55" w14:textId="77777777" w:rsidTr="0076590A">
        <w:tc>
          <w:tcPr>
            <w:tcW w:w="12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3683" w14:textId="77777777" w:rsidR="000A341B" w:rsidRPr="00684415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411C7F" w14:textId="77777777" w:rsidR="000A341B" w:rsidRPr="00684415" w:rsidRDefault="00252C6B" w:rsidP="000A341B">
            <w:pPr>
              <w:ind w:left="72"/>
              <w:jc w:val="both"/>
              <w:rPr>
                <w:sz w:val="22"/>
                <w:szCs w:val="22"/>
              </w:rPr>
            </w:pPr>
            <w:r w:rsidRPr="00684415">
              <w:rPr>
                <w:sz w:val="24"/>
                <w:szCs w:val="24"/>
              </w:rPr>
              <w:t>projekt, dyskusja, burza mózgów</w:t>
            </w:r>
          </w:p>
        </w:tc>
      </w:tr>
      <w:tr w:rsidR="000A341B" w:rsidRPr="00684415" w14:paraId="177E3B86" w14:textId="77777777" w:rsidTr="0076590A">
        <w:tc>
          <w:tcPr>
            <w:tcW w:w="12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F10AFD5" w14:textId="77777777" w:rsidR="000A341B" w:rsidRPr="00684415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3662EF" w14:textId="77777777" w:rsidR="000A341B" w:rsidRPr="00684415" w:rsidRDefault="000A341B" w:rsidP="001327B3">
            <w:pPr>
              <w:ind w:left="72"/>
              <w:rPr>
                <w:sz w:val="22"/>
                <w:szCs w:val="22"/>
              </w:rPr>
            </w:pPr>
          </w:p>
        </w:tc>
      </w:tr>
    </w:tbl>
    <w:p w14:paraId="60BE4F35" w14:textId="77777777" w:rsidR="00505FE4" w:rsidRPr="00684415" w:rsidRDefault="00505FE4" w:rsidP="00505FE4">
      <w:pPr>
        <w:rPr>
          <w:sz w:val="22"/>
          <w:szCs w:val="22"/>
        </w:rPr>
      </w:pPr>
      <w:r w:rsidRPr="00684415">
        <w:rPr>
          <w:sz w:val="22"/>
          <w:szCs w:val="22"/>
        </w:rPr>
        <w:t>* Literatura może być zmieniona po akceptacji Dyrektora Instytutu</w:t>
      </w:r>
    </w:p>
    <w:p w14:paraId="34B8E694" w14:textId="77777777" w:rsidR="00854C4D" w:rsidRPr="00684415" w:rsidRDefault="00854C4D" w:rsidP="00505FE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54C4D" w:rsidRPr="00684415" w14:paraId="3C9B2417" w14:textId="77777777" w:rsidTr="001B23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729741" w14:textId="77777777" w:rsidR="00854C4D" w:rsidRPr="00684415" w:rsidRDefault="00854C4D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216A23" w14:textId="77777777" w:rsidR="00854C4D" w:rsidRPr="00684415" w:rsidRDefault="00854C4D" w:rsidP="001B235F">
            <w:pPr>
              <w:jc w:val="center"/>
              <w:rPr>
                <w:sz w:val="22"/>
                <w:szCs w:val="22"/>
              </w:rPr>
            </w:pPr>
          </w:p>
          <w:p w14:paraId="3BF18C2B" w14:textId="77777777" w:rsidR="00854C4D" w:rsidRPr="00684415" w:rsidRDefault="00854C4D" w:rsidP="001B235F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Nr efektu uczenia się/grupy efektów</w:t>
            </w:r>
            <w:r w:rsidRPr="00684415">
              <w:rPr>
                <w:sz w:val="22"/>
                <w:szCs w:val="22"/>
              </w:rPr>
              <w:br/>
            </w:r>
          </w:p>
        </w:tc>
      </w:tr>
      <w:tr w:rsidR="00252C6B" w:rsidRPr="00684415" w14:paraId="35E117C8" w14:textId="77777777" w:rsidTr="001B23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C4515C" w14:textId="77777777" w:rsidR="00252C6B" w:rsidRPr="00684415" w:rsidRDefault="00252C6B" w:rsidP="0096330E">
            <w:pPr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Ocena udziału i zaangażowania w pracy zespołowej podczas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720971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05, 06, 07</w:t>
            </w:r>
          </w:p>
        </w:tc>
      </w:tr>
      <w:tr w:rsidR="00252C6B" w:rsidRPr="00684415" w14:paraId="0CB1FBD2" w14:textId="77777777" w:rsidTr="001B235F">
        <w:tc>
          <w:tcPr>
            <w:tcW w:w="8208" w:type="dxa"/>
            <w:gridSpan w:val="2"/>
            <w:vAlign w:val="center"/>
          </w:tcPr>
          <w:p w14:paraId="175A246F" w14:textId="77777777" w:rsidR="00252C6B" w:rsidRPr="00684415" w:rsidRDefault="00252C6B" w:rsidP="0096330E">
            <w:pPr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Prezentacja projektu, wdrożenia i wyników testów w oparciu o dokumentację</w:t>
            </w:r>
          </w:p>
        </w:tc>
        <w:tc>
          <w:tcPr>
            <w:tcW w:w="1800" w:type="dxa"/>
            <w:vAlign w:val="center"/>
          </w:tcPr>
          <w:p w14:paraId="78346274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01, 02, 03, 04, 08</w:t>
            </w:r>
          </w:p>
        </w:tc>
      </w:tr>
      <w:tr w:rsidR="00854C4D" w:rsidRPr="00684415" w14:paraId="283DB7E7" w14:textId="77777777" w:rsidTr="001B235F">
        <w:tc>
          <w:tcPr>
            <w:tcW w:w="8208" w:type="dxa"/>
            <w:gridSpan w:val="2"/>
            <w:vAlign w:val="center"/>
          </w:tcPr>
          <w:p w14:paraId="23166E8C" w14:textId="77777777" w:rsidR="00854C4D" w:rsidRPr="00684415" w:rsidRDefault="00854C4D" w:rsidP="001B235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2E9BC0BC" w14:textId="77777777" w:rsidR="00854C4D" w:rsidRPr="00684415" w:rsidRDefault="00854C4D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854C4D" w:rsidRPr="00684415" w14:paraId="6262EBC2" w14:textId="77777777" w:rsidTr="001B235F">
        <w:tc>
          <w:tcPr>
            <w:tcW w:w="8208" w:type="dxa"/>
            <w:gridSpan w:val="2"/>
            <w:vAlign w:val="center"/>
          </w:tcPr>
          <w:p w14:paraId="62C4D6F5" w14:textId="77777777" w:rsidR="00854C4D" w:rsidRPr="00684415" w:rsidRDefault="00854C4D" w:rsidP="001B235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34775E21" w14:textId="77777777" w:rsidR="00854C4D" w:rsidRPr="00684415" w:rsidRDefault="00854C4D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854C4D" w:rsidRPr="00684415" w14:paraId="45A03451" w14:textId="77777777" w:rsidTr="001B235F">
        <w:tc>
          <w:tcPr>
            <w:tcW w:w="8208" w:type="dxa"/>
            <w:gridSpan w:val="2"/>
            <w:vAlign w:val="center"/>
          </w:tcPr>
          <w:p w14:paraId="07FB4E2B" w14:textId="77777777" w:rsidR="00854C4D" w:rsidRPr="00684415" w:rsidRDefault="00854C4D" w:rsidP="001B235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4EF26F2F" w14:textId="77777777" w:rsidR="00854C4D" w:rsidRPr="00684415" w:rsidRDefault="00854C4D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854C4D" w:rsidRPr="00684415" w14:paraId="12B8B907" w14:textId="77777777" w:rsidTr="001B235F">
        <w:tc>
          <w:tcPr>
            <w:tcW w:w="2660" w:type="dxa"/>
            <w:tcBorders>
              <w:bottom w:val="single" w:sz="12" w:space="0" w:color="auto"/>
            </w:tcBorders>
          </w:tcPr>
          <w:p w14:paraId="2E03E3E4" w14:textId="77777777" w:rsidR="00854C4D" w:rsidRPr="00684415" w:rsidRDefault="00854C4D" w:rsidP="001B235F">
            <w:pPr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64A5AD9" w14:textId="77777777" w:rsidR="00252C6B" w:rsidRPr="00684415" w:rsidRDefault="00252C6B" w:rsidP="00252C6B">
            <w:pPr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Ocena semestralna - zaliczenie przedmiotu na podstawie ukończonego projektu. Ocenie podlega nie tylko efekt końcowy, ale również sposób indywidualnej realizacji projektu na poszczególnych etapach.</w:t>
            </w:r>
          </w:p>
          <w:p w14:paraId="4D8C1970" w14:textId="77777777" w:rsidR="00854C4D" w:rsidRPr="00684415" w:rsidRDefault="00252C6B" w:rsidP="00252C6B">
            <w:pPr>
              <w:rPr>
                <w:sz w:val="22"/>
                <w:szCs w:val="22"/>
              </w:rPr>
            </w:pPr>
            <w:r w:rsidRPr="00684415">
              <w:rPr>
                <w:sz w:val="24"/>
                <w:szCs w:val="24"/>
              </w:rPr>
              <w:t>Prowadzący może zaliczyć przedmiot na podstawie projektu zrealizowanego w ramach koła naukowego. Przy odbiorze projektu potwierdzane jest osiągnięcie wszystkich zakładanych efektów kształcenia.</w:t>
            </w:r>
          </w:p>
        </w:tc>
      </w:tr>
    </w:tbl>
    <w:p w14:paraId="539F0521" w14:textId="77777777" w:rsidR="00854C4D" w:rsidRPr="00684415" w:rsidRDefault="00854C4D" w:rsidP="00505FE4">
      <w:pPr>
        <w:rPr>
          <w:sz w:val="22"/>
          <w:szCs w:val="22"/>
        </w:rPr>
      </w:pPr>
    </w:p>
    <w:p w14:paraId="169496B0" w14:textId="77777777" w:rsidR="00505FE4" w:rsidRPr="00684415" w:rsidRDefault="00505FE4" w:rsidP="00505FE4">
      <w:pPr>
        <w:rPr>
          <w:sz w:val="22"/>
          <w:szCs w:val="22"/>
        </w:rPr>
      </w:pPr>
    </w:p>
    <w:p w14:paraId="5D658D4A" w14:textId="77777777" w:rsidR="00505FE4" w:rsidRPr="00684415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31"/>
        <w:gridCol w:w="1409"/>
        <w:gridCol w:w="1642"/>
        <w:gridCol w:w="2558"/>
      </w:tblGrid>
      <w:tr w:rsidR="00505FE4" w:rsidRPr="00684415" w14:paraId="237366F2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EA484C" w14:textId="77777777" w:rsidR="00505FE4" w:rsidRPr="00684415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  <w:p w14:paraId="05E43B1E" w14:textId="77777777" w:rsidR="00505FE4" w:rsidRPr="00684415" w:rsidRDefault="00505FE4" w:rsidP="00F77DC4">
            <w:pPr>
              <w:jc w:val="center"/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NAKŁAD PRACY STUDENTA</w:t>
            </w:r>
          </w:p>
          <w:p w14:paraId="1FBCA785" w14:textId="77777777" w:rsidR="00505FE4" w:rsidRPr="00684415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5FE4" w:rsidRPr="00684415" w14:paraId="05814936" w14:textId="77777777" w:rsidTr="00DC3712">
        <w:trPr>
          <w:trHeight w:val="263"/>
        </w:trPr>
        <w:tc>
          <w:tcPr>
            <w:tcW w:w="226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410C49" w14:textId="77777777" w:rsidR="00505FE4" w:rsidRPr="00684415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6381131A" w14:textId="77777777" w:rsidR="00505FE4" w:rsidRPr="00684415" w:rsidRDefault="00505FE4" w:rsidP="00F77DC4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9C6AA54" w14:textId="77777777" w:rsidR="00505FE4" w:rsidRPr="00684415" w:rsidRDefault="00505FE4" w:rsidP="00F77DC4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 xml:space="preserve">Liczba godzin  </w:t>
            </w:r>
          </w:p>
        </w:tc>
      </w:tr>
      <w:tr w:rsidR="00505FE4" w:rsidRPr="00684415" w14:paraId="6DA21DB6" w14:textId="77777777" w:rsidTr="00DC371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5749" w14:textId="77777777" w:rsidR="00505FE4" w:rsidRPr="0068441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6DFA" w14:textId="77777777" w:rsidR="00505FE4" w:rsidRPr="00684415" w:rsidRDefault="00505FE4" w:rsidP="00F77DC4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DD39" w14:textId="77777777" w:rsidR="00505FE4" w:rsidRPr="00684415" w:rsidRDefault="00505FE4" w:rsidP="00F77DC4">
            <w:pPr>
              <w:jc w:val="center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 xml:space="preserve">W tym zajęcia powiązane </w:t>
            </w:r>
            <w:r w:rsidRPr="0068441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0919F8A" w14:textId="77777777" w:rsidR="00505FE4" w:rsidRPr="00684415" w:rsidRDefault="00505FE4" w:rsidP="00F77DC4">
            <w:pPr>
              <w:jc w:val="center"/>
              <w:rPr>
                <w:color w:val="FF0000"/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W tym udział w zajęciach przeprowadzanych z wykorzystaniem metod i</w:t>
            </w:r>
            <w:r w:rsidR="00A4490B" w:rsidRPr="00684415">
              <w:rPr>
                <w:sz w:val="22"/>
                <w:szCs w:val="22"/>
              </w:rPr>
              <w:t> </w:t>
            </w:r>
            <w:r w:rsidRPr="00684415">
              <w:rPr>
                <w:sz w:val="22"/>
                <w:szCs w:val="22"/>
              </w:rPr>
              <w:t>technik kształcenia na odległość</w:t>
            </w:r>
          </w:p>
        </w:tc>
      </w:tr>
      <w:tr w:rsidR="00DC3712" w:rsidRPr="00684415" w14:paraId="52D1074D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D23D" w14:textId="77777777" w:rsidR="00DC3712" w:rsidRPr="00684415" w:rsidRDefault="00DC3712" w:rsidP="00F77DC4">
            <w:pPr>
              <w:spacing w:before="60" w:after="60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Udział w wykładach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74F4" w14:textId="77777777" w:rsidR="00DC3712" w:rsidRPr="00684415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AC26" w14:textId="77777777" w:rsidR="00DC3712" w:rsidRPr="00684415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02324" w14:textId="77777777" w:rsidR="00DC3712" w:rsidRPr="00684415" w:rsidRDefault="00DC3712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DC3712" w:rsidRPr="00684415" w14:paraId="6ACED5DB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EC0A" w14:textId="77777777" w:rsidR="00DC3712" w:rsidRPr="00684415" w:rsidRDefault="00DC3712" w:rsidP="00F77DC4">
            <w:pPr>
              <w:spacing w:before="60" w:after="60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1806" w14:textId="77777777" w:rsidR="00DC3712" w:rsidRPr="00684415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503B" w14:textId="77777777" w:rsidR="00DC3712" w:rsidRPr="00684415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1CE2A" w14:textId="77777777" w:rsidR="00DC3712" w:rsidRPr="00684415" w:rsidRDefault="00DC3712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684415" w14:paraId="382332DA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2008" w14:textId="77777777" w:rsidR="00252C6B" w:rsidRPr="00684415" w:rsidRDefault="00252C6B" w:rsidP="00F77DC4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684415">
              <w:rPr>
                <w:sz w:val="22"/>
                <w:szCs w:val="22"/>
              </w:rPr>
              <w:t>Udział w ćwiczeniach audytoryjnych</w:t>
            </w:r>
            <w:r w:rsidRPr="00684415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94EB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D62F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30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AA89B" w14:textId="77777777" w:rsidR="00252C6B" w:rsidRPr="00684415" w:rsidRDefault="00252C6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684415" w14:paraId="24A7CB93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A871" w14:textId="77777777" w:rsidR="00252C6B" w:rsidRPr="00684415" w:rsidRDefault="00252C6B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C953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3990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30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91CEF" w14:textId="77777777" w:rsidR="00252C6B" w:rsidRPr="00684415" w:rsidRDefault="00252C6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684415" w14:paraId="44CFDA3C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9C92" w14:textId="77777777" w:rsidR="00252C6B" w:rsidRPr="00684415" w:rsidRDefault="00252C6B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Przygotowanie projektu / eseju / itp.</w:t>
            </w:r>
            <w:r w:rsidRPr="0068441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6288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45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DEEA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45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FC72E0" w14:textId="77777777" w:rsidR="00252C6B" w:rsidRPr="00684415" w:rsidRDefault="00252C6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684415" w14:paraId="077E3FA8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07FC" w14:textId="77777777" w:rsidR="00252C6B" w:rsidRPr="00684415" w:rsidRDefault="00252C6B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46BB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10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5B43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2DF53" w14:textId="77777777" w:rsidR="00252C6B" w:rsidRPr="00684415" w:rsidRDefault="00252C6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684415" w14:paraId="095D3ECF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D4F8" w14:textId="77777777" w:rsidR="00252C6B" w:rsidRPr="00684415" w:rsidRDefault="00252C6B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E5C4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6878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59C62" w14:textId="77777777" w:rsidR="00252C6B" w:rsidRPr="00684415" w:rsidRDefault="00252C6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684415" w14:paraId="59A4F5CB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518E" w14:textId="77777777" w:rsidR="00252C6B" w:rsidRPr="00684415" w:rsidRDefault="00252C6B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Inne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ED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B827" w14:textId="77777777" w:rsidR="00252C6B" w:rsidRPr="00684415" w:rsidRDefault="00252C6B" w:rsidP="009633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69028" w14:textId="77777777" w:rsidR="00252C6B" w:rsidRPr="00684415" w:rsidRDefault="00252C6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684415" w14:paraId="47739E21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4D7B" w14:textId="77777777" w:rsidR="00252C6B" w:rsidRPr="00684415" w:rsidRDefault="00252C6B" w:rsidP="00F77DC4">
            <w:pPr>
              <w:spacing w:before="60" w:after="60"/>
              <w:rPr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39BB" w14:textId="77777777" w:rsidR="00252C6B" w:rsidRPr="00684415" w:rsidRDefault="00252C6B" w:rsidP="0096330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117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90CE" w14:textId="77777777" w:rsidR="00252C6B" w:rsidRPr="00684415" w:rsidRDefault="00252C6B" w:rsidP="0096330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84415">
              <w:rPr>
                <w:sz w:val="24"/>
                <w:szCs w:val="24"/>
              </w:rPr>
              <w:t>110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5E874" w14:textId="77777777" w:rsidR="00252C6B" w:rsidRPr="00684415" w:rsidRDefault="00252C6B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C3712" w:rsidRPr="00684415" w14:paraId="05753E46" w14:textId="77777777" w:rsidTr="00DC3712">
        <w:trPr>
          <w:trHeight w:val="236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638B9" w14:textId="77777777" w:rsidR="00DC3712" w:rsidRPr="00684415" w:rsidRDefault="00DC3712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68441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3AD7C9" w14:textId="77777777" w:rsidR="00DC3712" w:rsidRPr="00684415" w:rsidRDefault="00252C6B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84415">
              <w:rPr>
                <w:b/>
                <w:sz w:val="24"/>
                <w:szCs w:val="24"/>
              </w:rPr>
              <w:t>4</w:t>
            </w:r>
            <w:r w:rsidR="00DC3712" w:rsidRPr="00684415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DC3712" w:rsidRPr="00684415" w14:paraId="504E3B8E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2A777" w14:textId="77777777" w:rsidR="00DC3712" w:rsidRPr="00684415" w:rsidRDefault="00DC3712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8441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B3F8E97" w14:textId="77777777" w:rsidR="00DC3712" w:rsidRPr="00684415" w:rsidRDefault="00FF19B4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84415">
              <w:rPr>
                <w:b/>
                <w:sz w:val="24"/>
                <w:szCs w:val="24"/>
              </w:rPr>
              <w:t>3,7</w:t>
            </w:r>
            <w:r w:rsidR="00DC3712" w:rsidRPr="00684415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DC3712" w:rsidRPr="00684415" w14:paraId="4C3E3CF3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F846F" w14:textId="77777777" w:rsidR="00DC3712" w:rsidRPr="00684415" w:rsidRDefault="00DC3712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684415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9988BF6" w14:textId="77777777" w:rsidR="00DC3712" w:rsidRPr="00684415" w:rsidRDefault="00DC3712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C3712" w:rsidRPr="00684415" w14:paraId="4040E4E2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AB5154A" w14:textId="77777777" w:rsidR="00DC3712" w:rsidRPr="00684415" w:rsidRDefault="00DC3712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84415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FFE77A5" w14:textId="77777777" w:rsidR="00DC3712" w:rsidRPr="00684415" w:rsidRDefault="00FF19B4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84415">
              <w:rPr>
                <w:sz w:val="24"/>
                <w:szCs w:val="24"/>
              </w:rPr>
              <w:t>17</w:t>
            </w:r>
            <w:r w:rsidR="00DC3712" w:rsidRPr="00684415">
              <w:rPr>
                <w:sz w:val="24"/>
                <w:szCs w:val="24"/>
              </w:rPr>
              <w:br/>
            </w:r>
            <w:r w:rsidRPr="00684415">
              <w:rPr>
                <w:b/>
                <w:sz w:val="24"/>
                <w:szCs w:val="24"/>
              </w:rPr>
              <w:t>0,7</w:t>
            </w:r>
            <w:r w:rsidR="00DC3712" w:rsidRPr="00684415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14999A2E" w14:textId="77777777" w:rsidR="00DB50E0" w:rsidRPr="00684415" w:rsidRDefault="00DB50E0" w:rsidP="00505FE4">
      <w:pPr>
        <w:rPr>
          <w:sz w:val="22"/>
          <w:szCs w:val="22"/>
        </w:rPr>
      </w:pPr>
    </w:p>
    <w:sectPr w:rsidR="00DB50E0" w:rsidRPr="00684415" w:rsidSect="006369D6">
      <w:footerReference w:type="even" r:id="rId12"/>
      <w:footerReference w:type="default" r:id="rId13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12022" w14:textId="77777777" w:rsidR="00931B76" w:rsidRDefault="00931B76" w:rsidP="00505FE4">
      <w:r>
        <w:separator/>
      </w:r>
    </w:p>
  </w:endnote>
  <w:endnote w:type="continuationSeparator" w:id="0">
    <w:p w14:paraId="5B6AAC94" w14:textId="77777777" w:rsidR="00931B76" w:rsidRDefault="00931B76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EF49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4AE267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E7B32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F19B4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6CF8F671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5F152" w14:textId="77777777" w:rsidR="00931B76" w:rsidRDefault="00931B76" w:rsidP="00505FE4">
      <w:r>
        <w:separator/>
      </w:r>
    </w:p>
  </w:footnote>
  <w:footnote w:type="continuationSeparator" w:id="0">
    <w:p w14:paraId="32FD5D90" w14:textId="77777777" w:rsidR="00931B76" w:rsidRDefault="00931B76" w:rsidP="00505FE4">
      <w:r>
        <w:continuationSeparator/>
      </w:r>
    </w:p>
  </w:footnote>
  <w:footnote w:id="1">
    <w:p w14:paraId="7D77C9AD" w14:textId="77777777" w:rsidR="00DC3712" w:rsidRDefault="00DC3712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 w15:restartNumberingAfterBreak="0">
    <w:nsid w:val="0F625A64"/>
    <w:multiLevelType w:val="hybridMultilevel"/>
    <w:tmpl w:val="FEC4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620F3"/>
    <w:multiLevelType w:val="hybridMultilevel"/>
    <w:tmpl w:val="7D1E7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97472"/>
    <w:multiLevelType w:val="hybridMultilevel"/>
    <w:tmpl w:val="348ADC72"/>
    <w:lvl w:ilvl="0" w:tplc="B93E04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45CE3CEE"/>
    <w:multiLevelType w:val="hybridMultilevel"/>
    <w:tmpl w:val="953802C2"/>
    <w:lvl w:ilvl="0" w:tplc="5C221A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12705D"/>
    <w:multiLevelType w:val="hybridMultilevel"/>
    <w:tmpl w:val="19308B16"/>
    <w:lvl w:ilvl="0" w:tplc="1D78D53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6" w:hanging="360"/>
      </w:pPr>
    </w:lvl>
    <w:lvl w:ilvl="2" w:tplc="0415001B" w:tentative="1">
      <w:start w:val="1"/>
      <w:numFmt w:val="lowerRoman"/>
      <w:lvlText w:val="%3."/>
      <w:lvlJc w:val="right"/>
      <w:pPr>
        <w:ind w:left="1906" w:hanging="180"/>
      </w:pPr>
    </w:lvl>
    <w:lvl w:ilvl="3" w:tplc="0415000F" w:tentative="1">
      <w:start w:val="1"/>
      <w:numFmt w:val="decimal"/>
      <w:lvlText w:val="%4."/>
      <w:lvlJc w:val="left"/>
      <w:pPr>
        <w:ind w:left="2626" w:hanging="360"/>
      </w:pPr>
    </w:lvl>
    <w:lvl w:ilvl="4" w:tplc="04150019" w:tentative="1">
      <w:start w:val="1"/>
      <w:numFmt w:val="lowerLetter"/>
      <w:lvlText w:val="%5."/>
      <w:lvlJc w:val="left"/>
      <w:pPr>
        <w:ind w:left="3346" w:hanging="360"/>
      </w:pPr>
    </w:lvl>
    <w:lvl w:ilvl="5" w:tplc="0415001B" w:tentative="1">
      <w:start w:val="1"/>
      <w:numFmt w:val="lowerRoman"/>
      <w:lvlText w:val="%6."/>
      <w:lvlJc w:val="right"/>
      <w:pPr>
        <w:ind w:left="4066" w:hanging="180"/>
      </w:pPr>
    </w:lvl>
    <w:lvl w:ilvl="6" w:tplc="0415000F" w:tentative="1">
      <w:start w:val="1"/>
      <w:numFmt w:val="decimal"/>
      <w:lvlText w:val="%7."/>
      <w:lvlJc w:val="left"/>
      <w:pPr>
        <w:ind w:left="4786" w:hanging="360"/>
      </w:pPr>
    </w:lvl>
    <w:lvl w:ilvl="7" w:tplc="04150019" w:tentative="1">
      <w:start w:val="1"/>
      <w:numFmt w:val="lowerLetter"/>
      <w:lvlText w:val="%8."/>
      <w:lvlJc w:val="left"/>
      <w:pPr>
        <w:ind w:left="5506" w:hanging="360"/>
      </w:pPr>
    </w:lvl>
    <w:lvl w:ilvl="8" w:tplc="0415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6" w15:restartNumberingAfterBreak="0">
    <w:nsid w:val="54D0786A"/>
    <w:multiLevelType w:val="hybridMultilevel"/>
    <w:tmpl w:val="32E86C6A"/>
    <w:lvl w:ilvl="0" w:tplc="F45876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55B8409C"/>
    <w:multiLevelType w:val="hybridMultilevel"/>
    <w:tmpl w:val="5A54AF2E"/>
    <w:lvl w:ilvl="0" w:tplc="7C2E9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B26AC5"/>
    <w:multiLevelType w:val="hybridMultilevel"/>
    <w:tmpl w:val="9AF2CB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248118">
    <w:abstractNumId w:val="1"/>
  </w:num>
  <w:num w:numId="2" w16cid:durableId="1998683524">
    <w:abstractNumId w:val="9"/>
  </w:num>
  <w:num w:numId="3" w16cid:durableId="1590235231">
    <w:abstractNumId w:val="5"/>
  </w:num>
  <w:num w:numId="4" w16cid:durableId="1651399598">
    <w:abstractNumId w:val="6"/>
  </w:num>
  <w:num w:numId="5" w16cid:durableId="2106340577">
    <w:abstractNumId w:val="4"/>
  </w:num>
  <w:num w:numId="6" w16cid:durableId="546260752">
    <w:abstractNumId w:val="3"/>
  </w:num>
  <w:num w:numId="7" w16cid:durableId="1631596620">
    <w:abstractNumId w:val="0"/>
  </w:num>
  <w:num w:numId="8" w16cid:durableId="997923045">
    <w:abstractNumId w:val="2"/>
  </w:num>
  <w:num w:numId="9" w16cid:durableId="248589174">
    <w:abstractNumId w:val="7"/>
  </w:num>
  <w:num w:numId="10" w16cid:durableId="19804500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B4"/>
    <w:rsid w:val="000A341B"/>
    <w:rsid w:val="001104D9"/>
    <w:rsid w:val="001A2A1E"/>
    <w:rsid w:val="001A2B51"/>
    <w:rsid w:val="00252C6B"/>
    <w:rsid w:val="002541A4"/>
    <w:rsid w:val="002A7236"/>
    <w:rsid w:val="004108DE"/>
    <w:rsid w:val="00505FE4"/>
    <w:rsid w:val="00627398"/>
    <w:rsid w:val="006369D6"/>
    <w:rsid w:val="00684415"/>
    <w:rsid w:val="006E58E4"/>
    <w:rsid w:val="00725038"/>
    <w:rsid w:val="00750793"/>
    <w:rsid w:val="0076590A"/>
    <w:rsid w:val="007A65B4"/>
    <w:rsid w:val="00854C4D"/>
    <w:rsid w:val="008A2D5A"/>
    <w:rsid w:val="00931B76"/>
    <w:rsid w:val="00956455"/>
    <w:rsid w:val="009E613F"/>
    <w:rsid w:val="00A0655B"/>
    <w:rsid w:val="00A4490B"/>
    <w:rsid w:val="00A71B76"/>
    <w:rsid w:val="00B53780"/>
    <w:rsid w:val="00CE5F93"/>
    <w:rsid w:val="00D2563F"/>
    <w:rsid w:val="00D41199"/>
    <w:rsid w:val="00DB50E0"/>
    <w:rsid w:val="00DC3712"/>
    <w:rsid w:val="00E9651C"/>
    <w:rsid w:val="00EA4A0D"/>
    <w:rsid w:val="00F4162F"/>
    <w:rsid w:val="00FF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145C85"/>
  <w15:docId w15:val="{6B0635EC-90F0-4714-9A93-FF9D3E4EF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0A34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27398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252C6B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52C6B"/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8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helion.pl/autorzy/eric-ri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helion.pl/autorzy/mariot-tsitoar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o\Dysk%20Google\sylabus%202024%20new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BC0E0E-935A-497C-B795-708668157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32</TotalTime>
  <Pages>4</Pages>
  <Words>965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Stojek</dc:creator>
  <cp:lastModifiedBy>Teresa Jurewicz-Obrzut</cp:lastModifiedBy>
  <cp:revision>9</cp:revision>
  <cp:lastPrinted>2023-12-05T12:20:00Z</cp:lastPrinted>
  <dcterms:created xsi:type="dcterms:W3CDTF">2024-06-19T13:35:00Z</dcterms:created>
  <dcterms:modified xsi:type="dcterms:W3CDTF">2024-08-21T13:56:00Z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